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0A542C" w14:textId="77777777" w:rsidR="00580EE8" w:rsidRDefault="00580EE8" w:rsidP="00580E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Clemence OSWARDE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14:paraId="5F4BC8F1" w14:textId="77777777" w:rsidR="00580EE8" w:rsidRDefault="00580EE8" w:rsidP="00580E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Bushey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Hertfordshire.</w:t>
      </w:r>
    </w:p>
    <w:p w14:paraId="79689ECA" w14:textId="77777777" w:rsidR="00580EE8" w:rsidRDefault="00580EE8" w:rsidP="00580E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A09209" w14:textId="77777777" w:rsidR="00580EE8" w:rsidRDefault="00580EE8" w:rsidP="00580E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0F376A" w14:textId="77777777" w:rsidR="00580EE8" w:rsidRDefault="00580EE8" w:rsidP="00580E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John(q.v.)</w:t>
      </w:r>
    </w:p>
    <w:p w14:paraId="66CDB6AC" w14:textId="77777777" w:rsidR="00580EE8" w:rsidRDefault="00580EE8" w:rsidP="00580E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p.107)</w:t>
      </w:r>
    </w:p>
    <w:p w14:paraId="7CE5C42A" w14:textId="77777777" w:rsidR="00580EE8" w:rsidRDefault="00580EE8" w:rsidP="00580E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 Nicholas(q.v.).   (ibid.)</w:t>
      </w:r>
    </w:p>
    <w:p w14:paraId="15A37DBD" w14:textId="77777777" w:rsidR="00580EE8" w:rsidRDefault="00580EE8" w:rsidP="00580E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1B8684" w14:textId="77777777" w:rsidR="00580EE8" w:rsidRDefault="00580EE8" w:rsidP="00580E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043B0A" w14:textId="77777777" w:rsidR="00580EE8" w:rsidRDefault="00580EE8" w:rsidP="00580E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Oct.1427</w:t>
      </w:r>
      <w:r>
        <w:rPr>
          <w:rFonts w:ascii="Times New Roman" w:hAnsi="Times New Roman" w:cs="Times New Roman"/>
          <w:sz w:val="24"/>
          <w:szCs w:val="24"/>
        </w:rPr>
        <w:tab/>
        <w:t>John made her an executor of his Will.   (ibid.)</w:t>
      </w:r>
    </w:p>
    <w:p w14:paraId="4859B43E" w14:textId="77777777" w:rsidR="00580EE8" w:rsidRDefault="00580EE8" w:rsidP="00580E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647E8C" w14:textId="77777777" w:rsidR="00580EE8" w:rsidRDefault="00580EE8" w:rsidP="00580E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579A67" w14:textId="77777777" w:rsidR="00580EE8" w:rsidRDefault="00580EE8" w:rsidP="00580E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April 2021</w:t>
      </w:r>
    </w:p>
    <w:p w14:paraId="35F4450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1E1EEA" w14:textId="77777777" w:rsidR="00580EE8" w:rsidRDefault="00580EE8" w:rsidP="009139A6">
      <w:r>
        <w:separator/>
      </w:r>
    </w:p>
  </w:endnote>
  <w:endnote w:type="continuationSeparator" w:id="0">
    <w:p w14:paraId="23485B96" w14:textId="77777777" w:rsidR="00580EE8" w:rsidRDefault="00580E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D2B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5C8E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DCB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087514" w14:textId="77777777" w:rsidR="00580EE8" w:rsidRDefault="00580EE8" w:rsidP="009139A6">
      <w:r>
        <w:separator/>
      </w:r>
    </w:p>
  </w:footnote>
  <w:footnote w:type="continuationSeparator" w:id="0">
    <w:p w14:paraId="4E4ED308" w14:textId="77777777" w:rsidR="00580EE8" w:rsidRDefault="00580E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2C6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210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FB5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EE8"/>
    <w:rsid w:val="000666E0"/>
    <w:rsid w:val="002510B7"/>
    <w:rsid w:val="00580EE8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FA970"/>
  <w15:chartTrackingRefBased/>
  <w15:docId w15:val="{263D1CDA-E2BA-4844-870F-EA5BC4645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2021-04-05T16:17:00Z</dcterms:created>
  <dcterms:modified xsi:type="dcterms:W3CDTF">2021-04-05T16:19:00Z</dcterms:modified>
</cp:coreProperties>
</file>